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C39" w:rsidRDefault="00CA0C39">
      <w:pPr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阶梯教室使用情况统计</w:t>
      </w:r>
    </w:p>
    <w:tbl>
      <w:tblPr>
        <w:tblW w:w="13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2268"/>
        <w:gridCol w:w="3544"/>
        <w:gridCol w:w="2409"/>
        <w:gridCol w:w="3747"/>
      </w:tblGrid>
      <w:tr w:rsidR="00CA0C39" w:rsidRPr="004D5436" w:rsidTr="004D5436"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D5436">
              <w:rPr>
                <w:rFonts w:hint="eastAsia"/>
                <w:b/>
                <w:sz w:val="24"/>
                <w:szCs w:val="24"/>
              </w:rPr>
              <w:t>阶梯教室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D5436">
              <w:rPr>
                <w:rFonts w:hint="eastAsia"/>
                <w:b/>
                <w:sz w:val="24"/>
                <w:szCs w:val="24"/>
              </w:rPr>
              <w:t>使用部门</w:t>
            </w: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D5436">
              <w:rPr>
                <w:rFonts w:hint="eastAsia"/>
                <w:b/>
                <w:sz w:val="24"/>
                <w:szCs w:val="24"/>
              </w:rPr>
              <w:t>桌椅数量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D5436">
              <w:rPr>
                <w:rFonts w:hint="eastAsia"/>
                <w:b/>
                <w:sz w:val="24"/>
                <w:szCs w:val="24"/>
              </w:rPr>
              <w:t>损坏数量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D5436">
              <w:rPr>
                <w:rFonts w:hint="eastAsia"/>
                <w:b/>
                <w:sz w:val="24"/>
                <w:szCs w:val="24"/>
              </w:rPr>
              <w:t>其他问题（如：电线、窗帘）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1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1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2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2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3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2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4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19  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1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5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2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6 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19  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2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 7 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2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8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 19 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1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 9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 19 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4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 10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0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 11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19 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0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CA0C39" w:rsidRPr="004D5436" w:rsidTr="004D5436">
        <w:trPr>
          <w:trHeight w:val="945"/>
        </w:trPr>
        <w:tc>
          <w:tcPr>
            <w:tcW w:w="1980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阶梯教室一</w:t>
            </w:r>
          </w:p>
        </w:tc>
        <w:tc>
          <w:tcPr>
            <w:tcW w:w="2268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行：</w:t>
            </w:r>
            <w:r w:rsidRPr="004D5436">
              <w:rPr>
                <w:sz w:val="24"/>
                <w:szCs w:val="24"/>
              </w:rPr>
              <w:t xml:space="preserve"> 12   </w:t>
            </w:r>
            <w:r w:rsidRPr="004D5436">
              <w:rPr>
                <w:rFonts w:hint="eastAsia"/>
                <w:sz w:val="24"/>
                <w:szCs w:val="24"/>
              </w:rPr>
              <w:t>列：</w:t>
            </w:r>
            <w:r w:rsidRPr="004D5436">
              <w:rPr>
                <w:sz w:val="24"/>
                <w:szCs w:val="24"/>
              </w:rPr>
              <w:t xml:space="preserve">18  </w:t>
            </w:r>
            <w:r w:rsidRPr="004D5436">
              <w:rPr>
                <w:rFonts w:hint="eastAsia"/>
                <w:sz w:val="24"/>
                <w:szCs w:val="24"/>
              </w:rPr>
              <w:t>合计：</w:t>
            </w:r>
            <w:r w:rsidRPr="004D5436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2409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sz w:val="24"/>
                <w:szCs w:val="24"/>
              </w:rPr>
              <w:t>0</w:t>
            </w:r>
          </w:p>
        </w:tc>
        <w:tc>
          <w:tcPr>
            <w:tcW w:w="3747" w:type="dxa"/>
            <w:vAlign w:val="center"/>
          </w:tcPr>
          <w:p w:rsidR="00CA0C39" w:rsidRPr="004D5436" w:rsidRDefault="00CA0C39" w:rsidP="004D54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D5436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CA0C39" w:rsidRDefault="00CA0C39">
      <w:bookmarkStart w:id="0" w:name="_GoBack"/>
      <w:bookmarkEnd w:id="0"/>
    </w:p>
    <w:sectPr w:rsidR="00CA0C39" w:rsidSect="006A39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047"/>
    <w:rsid w:val="000E2047"/>
    <w:rsid w:val="000F7633"/>
    <w:rsid w:val="00173D03"/>
    <w:rsid w:val="00232BE8"/>
    <w:rsid w:val="00445BDA"/>
    <w:rsid w:val="00472F8C"/>
    <w:rsid w:val="004D5436"/>
    <w:rsid w:val="0055552A"/>
    <w:rsid w:val="006A393A"/>
    <w:rsid w:val="00BC6DB3"/>
    <w:rsid w:val="00CA0C39"/>
    <w:rsid w:val="00D212D1"/>
    <w:rsid w:val="00DF00B1"/>
    <w:rsid w:val="00ED6576"/>
    <w:rsid w:val="00F04A87"/>
    <w:rsid w:val="3ACD229D"/>
    <w:rsid w:val="3B69200B"/>
    <w:rsid w:val="5255240F"/>
    <w:rsid w:val="67A7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93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3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93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A39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393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6A393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68</Words>
  <Characters>389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阶梯教室使用情况统计</dc:title>
  <dc:subject/>
  <dc:creator>Windows 用户</dc:creator>
  <cp:keywords/>
  <dc:description/>
  <cp:lastModifiedBy>User</cp:lastModifiedBy>
  <cp:revision>2</cp:revision>
  <dcterms:created xsi:type="dcterms:W3CDTF">2019-01-04T07:23:00Z</dcterms:created>
  <dcterms:modified xsi:type="dcterms:W3CDTF">2019-01-04T07:23:00Z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2052-10.1.0.7578</vt:lpwstr>
  </property>
</Properties>
</file>